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5CC32" w14:textId="77777777" w:rsidR="0017502F" w:rsidRDefault="0017502F" w:rsidP="0017502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MOWER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5577FB2" w14:textId="77777777" w:rsidR="0017502F" w:rsidRDefault="0017502F" w:rsidP="0017502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London. Capper.</w:t>
      </w:r>
    </w:p>
    <w:p w14:paraId="08CA87DD" w14:textId="77777777" w:rsidR="0017502F" w:rsidRDefault="0017502F" w:rsidP="0017502F">
      <w:pPr>
        <w:pStyle w:val="NoSpacing"/>
        <w:jc w:val="both"/>
        <w:rPr>
          <w:rFonts w:cs="Times New Roman"/>
          <w:szCs w:val="24"/>
        </w:rPr>
      </w:pPr>
    </w:p>
    <w:p w14:paraId="5CCAE59A" w14:textId="77777777" w:rsidR="0017502F" w:rsidRDefault="0017502F" w:rsidP="0017502F">
      <w:pPr>
        <w:pStyle w:val="NoSpacing"/>
        <w:jc w:val="both"/>
        <w:rPr>
          <w:rFonts w:cs="Times New Roman"/>
          <w:szCs w:val="24"/>
        </w:rPr>
      </w:pPr>
    </w:p>
    <w:p w14:paraId="6ED72740" w14:textId="77777777" w:rsidR="0017502F" w:rsidRDefault="0017502F" w:rsidP="0017502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Shirburn</w:t>
      </w:r>
      <w:proofErr w:type="spellEnd"/>
      <w:r>
        <w:rPr>
          <w:rFonts w:cs="Times New Roman"/>
          <w:szCs w:val="24"/>
        </w:rPr>
        <w:t>(q.v.) brought a plaint of debt against him and two others.</w:t>
      </w:r>
    </w:p>
    <w:p w14:paraId="4F09A814" w14:textId="77777777" w:rsidR="0017502F" w:rsidRDefault="0017502F" w:rsidP="0017502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4081DB69" w14:textId="77777777" w:rsidR="0017502F" w:rsidRDefault="0017502F" w:rsidP="0017502F">
      <w:pPr>
        <w:pStyle w:val="NoSpacing"/>
        <w:jc w:val="both"/>
        <w:rPr>
          <w:rFonts w:cs="Times New Roman"/>
          <w:szCs w:val="24"/>
        </w:rPr>
      </w:pPr>
    </w:p>
    <w:p w14:paraId="50CB244F" w14:textId="77777777" w:rsidR="0017502F" w:rsidRDefault="0017502F" w:rsidP="0017502F">
      <w:pPr>
        <w:pStyle w:val="NoSpacing"/>
        <w:jc w:val="both"/>
        <w:rPr>
          <w:rFonts w:cs="Times New Roman"/>
          <w:szCs w:val="24"/>
        </w:rPr>
      </w:pPr>
    </w:p>
    <w:p w14:paraId="1C3CCA63" w14:textId="77777777" w:rsidR="0017502F" w:rsidRDefault="0017502F" w:rsidP="0017502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21 January 2025</w:t>
      </w:r>
    </w:p>
    <w:p w14:paraId="619283A3" w14:textId="77777777" w:rsidR="00BA00AB" w:rsidRPr="0017502F" w:rsidRDefault="00BA00AB" w:rsidP="0017502F"/>
    <w:sectPr w:rsidR="00BA00AB" w:rsidRPr="00175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B28F5" w14:textId="77777777" w:rsidR="0017502F" w:rsidRDefault="0017502F" w:rsidP="009139A6">
      <w:r>
        <w:separator/>
      </w:r>
    </w:p>
  </w:endnote>
  <w:endnote w:type="continuationSeparator" w:id="0">
    <w:p w14:paraId="07170108" w14:textId="77777777" w:rsidR="0017502F" w:rsidRDefault="0017502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605E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EA44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CDC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E36B2" w14:textId="77777777" w:rsidR="0017502F" w:rsidRDefault="0017502F" w:rsidP="009139A6">
      <w:r>
        <w:separator/>
      </w:r>
    </w:p>
  </w:footnote>
  <w:footnote w:type="continuationSeparator" w:id="0">
    <w:p w14:paraId="7A1F2CEA" w14:textId="77777777" w:rsidR="0017502F" w:rsidRDefault="0017502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EB2F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CF4D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E2B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02F"/>
    <w:rsid w:val="000666E0"/>
    <w:rsid w:val="00163462"/>
    <w:rsid w:val="0017502F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FB28C"/>
  <w15:chartTrackingRefBased/>
  <w15:docId w15:val="{66F96862-711F-43CB-977B-56AAF8C2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7502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2025-03-12T17:09:00Z</dcterms:created>
  <dcterms:modified xsi:type="dcterms:W3CDTF">2025-03-12T17:11:00Z</dcterms:modified>
</cp:coreProperties>
</file>